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4322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0A464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A464D" w:rsidRDefault="000A464D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color w:val="000000" w:themeColor="text1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E02847" w:rsidRDefault="002F054A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E0284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อาร์มสตรอง</w:t>
            </w:r>
          </w:p>
          <w:p w:rsidR="00E02847" w:rsidRDefault="00E02847" w:rsidP="00E02847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รุ่งรัศมี</w:t>
            </w:r>
          </w:p>
          <w:p w:rsidR="00453A01" w:rsidRPr="00E02847" w:rsidRDefault="00E02847" w:rsidP="00E02847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sz w:val="30"/>
                <w:szCs w:val="30"/>
                <w:cs/>
              </w:rPr>
              <w:t>นายศุภโชค 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E02847" w:rsidRDefault="002F054A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E028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E0284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453A01" w:rsidRP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E19A1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E19A1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E19A1">
              <w:rPr>
                <w:rFonts w:ascii="TH SarabunPSK" w:hAnsi="TH SarabunPSK" w:cs="TH SarabunPSK"/>
                <w:sz w:val="30"/>
                <w:szCs w:val="30"/>
              </w:rPr>
              <w:t>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E02847" w:rsidRDefault="002F054A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E0284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ธนศิริวัฒนา</w:t>
            </w:r>
          </w:p>
          <w:p w:rsidR="00E02847" w:rsidRDefault="00E02847" w:rsidP="00E02847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นางโสมระวี นักรบ</w:t>
            </w:r>
          </w:p>
          <w:p w:rsidR="00E02847" w:rsidRDefault="00E02847" w:rsidP="00E02847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นางชุลีกร กิตติก้อง</w:t>
            </w:r>
          </w:p>
          <w:p w:rsidR="00E02847" w:rsidRDefault="00E02847" w:rsidP="00E02847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DE19A1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วัชราวลี วัชรีวงศ์ ณ อยุธยา</w:t>
            </w:r>
          </w:p>
          <w:p w:rsidR="00E02847" w:rsidRDefault="00E02847" w:rsidP="00E02847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นายอภิสิทธิ์ ชวนไชยสิทธิ์</w:t>
            </w:r>
          </w:p>
          <w:p w:rsidR="00E02847" w:rsidRDefault="00E02847" w:rsidP="00E02847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นายศรีภูมิ อิศรพันธุ์</w:t>
            </w:r>
          </w:p>
          <w:p w:rsidR="00E02847" w:rsidRDefault="00E02847" w:rsidP="00E02847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นายคณา</w:t>
            </w:r>
            <w:r w:rsidRPr="00DE19A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รักษาบุญ</w:t>
            </w:r>
          </w:p>
          <w:p w:rsidR="006C7B37" w:rsidRPr="00E02847" w:rsidRDefault="00E02847" w:rsidP="00E02847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DE19A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นางสาวนภลดา แช่มช้อย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E02847" w:rsidRDefault="00D849B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028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02 610 </w:t>
            </w:r>
            <w:r w:rsidR="00E02847" w:rsidRPr="00DE19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5355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E19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5361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02 610 </w:t>
            </w:r>
            <w:r w:rsidRPr="00DE19A1">
              <w:rPr>
                <w:rFonts w:ascii="TH SarabunPSK" w:hAnsi="TH SarabunPSK" w:cs="TH SarabunPSK" w:hint="cs"/>
                <w:sz w:val="30"/>
                <w:szCs w:val="30"/>
                <w:cs/>
              </w:rPr>
              <w:t>5356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E19A1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DE19A1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E19A1">
              <w:rPr>
                <w:rFonts w:ascii="TH SarabunPSK" w:hAnsi="TH SarabunPSK" w:cs="TH SarabunPSK"/>
                <w:sz w:val="30"/>
                <w:szCs w:val="30"/>
              </w:rPr>
              <w:t>5449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E19A1">
              <w:rPr>
                <w:rFonts w:ascii="TH SarabunPSK" w:hAnsi="TH SarabunPSK" w:cs="TH SarabunPSK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610 </w:t>
            </w:r>
            <w:r w:rsidRPr="00DE19A1">
              <w:rPr>
                <w:rFonts w:ascii="TH SarabunPSK" w:hAnsi="TH SarabunPSK" w:cs="TH SarabunPSK"/>
                <w:sz w:val="30"/>
                <w:szCs w:val="30"/>
                <w:cs/>
              </w:rPr>
              <w:t>536</w:t>
            </w:r>
            <w:r w:rsidRPr="00DE19A1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E02847" w:rsidRDefault="00E02847" w:rsidP="00E0284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02 610 </w:t>
            </w:r>
            <w:r w:rsidRPr="00DE19A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53</w:t>
            </w:r>
            <w:r w:rsidRPr="00DE19A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76</w:t>
            </w:r>
          </w:p>
          <w:p w:rsidR="006C7B37" w:rsidRPr="00E02847" w:rsidRDefault="00E02847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02 610 </w:t>
            </w:r>
            <w:r w:rsidRPr="00DE19A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53</w:t>
            </w:r>
            <w:r w:rsidRPr="00DE19A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56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43242" w:rsidRPr="009842C4" w:rsidRDefault="00E43242" w:rsidP="00E43242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E43242" w:rsidRPr="009842C4" w:rsidRDefault="00E43242" w:rsidP="00E43242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E43242" w:rsidRPr="009842C4" w:rsidRDefault="00E43242" w:rsidP="00BD7A77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0" w:right="74" w:firstLine="7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BD7A77" w:rsidRDefault="00E43242" w:rsidP="00BD7A77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0" w:right="74" w:firstLine="7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15"/>
            </w:tblGrid>
            <w:tr w:rsidR="00A155E3" w:rsidRPr="003B7C5A" w:rsidTr="00B91F8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02847" w:rsidRPr="003B7C5A" w:rsidTr="00B91F8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2847" w:rsidRPr="00F108FD" w:rsidRDefault="00E02847" w:rsidP="00E028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2847" w:rsidRPr="009842C4" w:rsidRDefault="00E02847" w:rsidP="00E0284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E02847" w:rsidRPr="003B7C5A" w:rsidTr="00B91F8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2847" w:rsidRPr="00F108FD" w:rsidRDefault="00E02847" w:rsidP="00E028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2847" w:rsidRPr="009842C4" w:rsidRDefault="00E02847" w:rsidP="00E02847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E02847" w:rsidRPr="003B7C5A" w:rsidTr="00B91F8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2847" w:rsidRPr="00F108FD" w:rsidRDefault="00E02847" w:rsidP="00E028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2847" w:rsidRPr="006C5955" w:rsidRDefault="00E02847" w:rsidP="00E02847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มีมาตรฐานรายงานสถิติของหน่วยงาน  จำนวน ......... รายงาน</w:t>
                  </w:r>
                </w:p>
              </w:tc>
            </w:tr>
            <w:tr w:rsidR="00E02847" w:rsidRPr="003B7C5A" w:rsidTr="00B91F8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2847" w:rsidRPr="00F108FD" w:rsidRDefault="00E02847" w:rsidP="00E028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2847" w:rsidRPr="006C5955" w:rsidRDefault="00E02847" w:rsidP="00E02847">
                  <w:pPr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มีรายงานสถิติที่นำเสนอผู้บริหาร  จำนวน .......... รายงาน</w:t>
                  </w:r>
                </w:p>
              </w:tc>
            </w:tr>
            <w:tr w:rsidR="00E02847" w:rsidRPr="003B7C5A" w:rsidTr="00B91F8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2847" w:rsidRPr="00F108FD" w:rsidRDefault="00E02847" w:rsidP="00E028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2847" w:rsidRPr="006C5955" w:rsidRDefault="00E02847" w:rsidP="00E02847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20"/>
                      <w:szCs w:val="20"/>
                    </w:rPr>
                    <w:sym w:font="Wingdings" w:char="F06C"/>
                  </w: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</w:t>
                  </w: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br/>
                  </w: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 1 รายงาน </w:t>
                  </w:r>
                </w:p>
                <w:p w:rsidR="00E02847" w:rsidRPr="006C5955" w:rsidRDefault="00E02847" w:rsidP="00E02847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20"/>
                      <w:szCs w:val="20"/>
                    </w:rPr>
                    <w:sym w:font="Wingdings" w:char="F06C"/>
                  </w:r>
                  <w:r w:rsidRPr="006C5955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418"/>
              <w:gridCol w:w="1261"/>
            </w:tblGrid>
            <w:tr w:rsidR="002F054A" w:rsidRPr="003B7C5A" w:rsidTr="00B91F87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B91F87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4032BC" w:rsidRPr="00B26A52" w:rsidRDefault="00E0284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34" w:type="dxa"/>
                </w:tcPr>
                <w:p w:rsidR="004032BC" w:rsidRPr="00AC4F8B" w:rsidRDefault="00E02847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A3CF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A3CF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A3CF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5023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9B7" w:rsidRDefault="00EE19B7">
      <w:r>
        <w:separator/>
      </w:r>
    </w:p>
  </w:endnote>
  <w:endnote w:type="continuationSeparator" w:id="0">
    <w:p w:rsidR="00EE19B7" w:rsidRDefault="00EE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9B7" w:rsidRDefault="00EE19B7">
      <w:r>
        <w:separator/>
      </w:r>
    </w:p>
  </w:footnote>
  <w:footnote w:type="continuationSeparator" w:id="0">
    <w:p w:rsidR="00EE19B7" w:rsidRDefault="00EE1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5023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E4324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5023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E4324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9E41F09"/>
    <w:multiLevelType w:val="hybridMultilevel"/>
    <w:tmpl w:val="6C86D364"/>
    <w:lvl w:ilvl="0" w:tplc="26BEADB4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464D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0F3549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0231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9F4E5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91F87"/>
    <w:rsid w:val="00BA1A21"/>
    <w:rsid w:val="00BB2E91"/>
    <w:rsid w:val="00BC4597"/>
    <w:rsid w:val="00BC5E9D"/>
    <w:rsid w:val="00BC746C"/>
    <w:rsid w:val="00BD7A77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229"/>
    <w:rsid w:val="00D43F4A"/>
    <w:rsid w:val="00D45272"/>
    <w:rsid w:val="00D45D22"/>
    <w:rsid w:val="00D553D4"/>
    <w:rsid w:val="00D6022A"/>
    <w:rsid w:val="00D63723"/>
    <w:rsid w:val="00D849B7"/>
    <w:rsid w:val="00DA3363"/>
    <w:rsid w:val="00DA3CFB"/>
    <w:rsid w:val="00DA5582"/>
    <w:rsid w:val="00DC244A"/>
    <w:rsid w:val="00DE1A2C"/>
    <w:rsid w:val="00DE5095"/>
    <w:rsid w:val="00DE6CC4"/>
    <w:rsid w:val="00DF0979"/>
    <w:rsid w:val="00DF2CE3"/>
    <w:rsid w:val="00DF5A0B"/>
    <w:rsid w:val="00E02847"/>
    <w:rsid w:val="00E04588"/>
    <w:rsid w:val="00E13428"/>
    <w:rsid w:val="00E36CAD"/>
    <w:rsid w:val="00E379B3"/>
    <w:rsid w:val="00E40020"/>
    <w:rsid w:val="00E43242"/>
    <w:rsid w:val="00E52C4C"/>
    <w:rsid w:val="00E70398"/>
    <w:rsid w:val="00E873D6"/>
    <w:rsid w:val="00EC4F92"/>
    <w:rsid w:val="00EE19B7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94D65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82975-3FF8-4F4D-A0D1-732EC9999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27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20</cp:revision>
  <cp:lastPrinted>2018-04-05T01:06:00Z</cp:lastPrinted>
  <dcterms:created xsi:type="dcterms:W3CDTF">2019-02-04T07:47:00Z</dcterms:created>
  <dcterms:modified xsi:type="dcterms:W3CDTF">2019-06-11T09:23:00Z</dcterms:modified>
</cp:coreProperties>
</file>